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107D57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107D5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107D5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107D5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107D5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107D5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107D5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107D57">
        <w:rPr>
          <w:b w:val="0"/>
        </w:rPr>
        <w:t xml:space="preserve"> 49/2307-21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107D57" w:rsidP="00232C8F">
            <w:r>
              <w:t>Преподаватель (математики)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107D57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107D57" w:rsidRPr="00107D57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107D57" w:rsidRPr="00107D57">
        <w:rPr>
          <w:rStyle w:val="aa"/>
        </w:rPr>
        <w:t>2;  49/2307-21, 50/2307-21А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107D57" w:rsidRPr="00107D57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107D57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107D57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107D57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107D57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107D57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107D57" w:rsidP="00BA30DE">
            <w:pPr>
              <w:jc w:val="center"/>
            </w:pPr>
            <w:r>
              <w:t>176-853-540 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107D5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07D57" w:rsidRDefault="00107D57" w:rsidP="00BA30DE">
            <w:pPr>
              <w:jc w:val="center"/>
            </w:pPr>
            <w:r>
              <w:t>130-602-713 02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07D57" w:rsidRPr="00D15B1E" w:rsidRDefault="00107D57" w:rsidP="00AD14A4">
            <w:pPr>
              <w:rPr>
                <w:rStyle w:val="a7"/>
              </w:rPr>
            </w:pPr>
          </w:p>
        </w:tc>
      </w:tr>
      <w:tr w:rsidR="00107D5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07D57" w:rsidRDefault="00107D57" w:rsidP="00BA30DE">
            <w:pPr>
              <w:jc w:val="center"/>
            </w:pPr>
            <w:r>
              <w:t>210-821-033 97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07D57" w:rsidRPr="00D15B1E" w:rsidRDefault="00107D57" w:rsidP="00AD14A4">
            <w:pPr>
              <w:rPr>
                <w:rStyle w:val="a7"/>
              </w:rPr>
            </w:pPr>
          </w:p>
        </w:tc>
      </w:tr>
      <w:tr w:rsidR="00107D5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07D57" w:rsidRDefault="00107D5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07D57" w:rsidRPr="00D15B1E" w:rsidRDefault="00107D57" w:rsidP="00AD14A4">
            <w:pPr>
              <w:rPr>
                <w:rStyle w:val="a7"/>
              </w:rPr>
            </w:pPr>
          </w:p>
        </w:tc>
      </w:tr>
      <w:tr w:rsidR="00107D5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07D57" w:rsidRDefault="00107D5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07D57" w:rsidRPr="00D15B1E" w:rsidRDefault="00107D57" w:rsidP="00AD14A4">
            <w:pPr>
              <w:rPr>
                <w:rStyle w:val="a7"/>
              </w:rPr>
            </w:pPr>
          </w:p>
        </w:tc>
      </w:tr>
      <w:tr w:rsidR="00107D5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07D57" w:rsidRDefault="00107D5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07D57" w:rsidRPr="00D15B1E" w:rsidRDefault="00107D57" w:rsidP="00AD14A4">
            <w:pPr>
              <w:rPr>
                <w:rStyle w:val="a7"/>
              </w:rPr>
            </w:pPr>
          </w:p>
        </w:tc>
      </w:tr>
      <w:tr w:rsidR="00107D5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07D57" w:rsidRDefault="00107D5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07D57" w:rsidRPr="00D15B1E" w:rsidRDefault="00107D57" w:rsidP="00AD14A4">
            <w:pPr>
              <w:rPr>
                <w:rStyle w:val="a7"/>
              </w:rPr>
            </w:pPr>
          </w:p>
        </w:tc>
      </w:tr>
      <w:tr w:rsidR="00107D5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07D57" w:rsidRDefault="00107D5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07D57" w:rsidRPr="00D15B1E" w:rsidRDefault="00107D57" w:rsidP="00AD14A4">
            <w:pPr>
              <w:rPr>
                <w:rStyle w:val="a7"/>
              </w:rPr>
            </w:pPr>
          </w:p>
        </w:tc>
      </w:tr>
      <w:tr w:rsidR="00107D5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07D57" w:rsidRDefault="00107D5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07D57" w:rsidRPr="00D15B1E" w:rsidRDefault="00107D57" w:rsidP="00AD14A4">
            <w:pPr>
              <w:rPr>
                <w:rStyle w:val="a7"/>
              </w:rPr>
            </w:pPr>
          </w:p>
        </w:tc>
      </w:tr>
      <w:tr w:rsidR="00107D5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07D57" w:rsidRDefault="00107D5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07D57" w:rsidRPr="00D15B1E" w:rsidRDefault="00107D57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107D57" w:rsidRPr="00107D57">
        <w:rPr>
          <w:rStyle w:val="aa"/>
        </w:rPr>
        <w:t xml:space="preserve"> ПК, принтер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107D57" w:rsidRPr="00107D57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A65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2A654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2A65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07D5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07D5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07D5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07D5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07D5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07D5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07D5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2A654C" w:rsidRPr="002A654C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2A654C" w:rsidRPr="002A654C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107D57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107D57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107D5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107D5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107D57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107D57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107D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107D5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2A654C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2A654C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107D5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107D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107D5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7D57" w:rsidRPr="00107D57" w:rsidRDefault="00107D57" w:rsidP="00EF07A3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7D57" w:rsidRPr="00107D57" w:rsidRDefault="00107D57" w:rsidP="00EF07A3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7D57" w:rsidRPr="00107D57" w:rsidRDefault="00107D57" w:rsidP="00EF07A3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7D57" w:rsidRPr="00107D57" w:rsidRDefault="00107D57" w:rsidP="00EF07A3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7D57" w:rsidRPr="00107D57" w:rsidRDefault="00107D57" w:rsidP="00EF07A3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7D57" w:rsidRPr="00107D57" w:rsidRDefault="00107D57" w:rsidP="00EF07A3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7D57" w:rsidRPr="00107D57" w:rsidRDefault="00107D57" w:rsidP="00EF07A3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7D57" w:rsidRPr="00107D57" w:rsidRDefault="00107D57" w:rsidP="00EF07A3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D57" w:rsidRPr="00107D57" w:rsidRDefault="00107D57" w:rsidP="004E51DC">
            <w:pPr>
              <w:pStyle w:val="a8"/>
            </w:pPr>
          </w:p>
        </w:tc>
      </w:tr>
      <w:tr w:rsidR="00107D57" w:rsidRPr="00107D57" w:rsidTr="00107D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7D57" w:rsidRPr="00107D57" w:rsidRDefault="00107D57" w:rsidP="00EF07A3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7D57" w:rsidRPr="00107D57" w:rsidRDefault="00107D57" w:rsidP="004E51DC">
            <w:pPr>
              <w:pStyle w:val="a8"/>
              <w:rPr>
                <w:vertAlign w:val="superscript"/>
              </w:rPr>
            </w:pPr>
            <w:r w:rsidRPr="00107D57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107D5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49/2307-21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2A654C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2A654C" w:rsidRPr="002A654C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49/2307-21, 50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2 "/>
    <w:docVar w:name="colrab_anal" w:val=" 3 "/>
    <w:docVar w:name="colraball" w:val="    "/>
    <w:docVar w:name="colwom" w:val=" 2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49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49/2307-21 "/>
    <w:docVar w:name="oborud" w:val=" ПК, принт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E7D020ABA1114382B12188EC09DA4E1A"/>
    <w:docVar w:name="rm_id" w:val="6752"/>
    <w:docVar w:name="rm_name" w:val="                                          "/>
    <w:docVar w:name="rm_number" w:val=" 49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0F5894"/>
    <w:rsid w:val="00107D57"/>
    <w:rsid w:val="00110025"/>
    <w:rsid w:val="001429B1"/>
    <w:rsid w:val="00145419"/>
    <w:rsid w:val="001456F8"/>
    <w:rsid w:val="0015635F"/>
    <w:rsid w:val="001607C8"/>
    <w:rsid w:val="00175CA2"/>
    <w:rsid w:val="00177F3D"/>
    <w:rsid w:val="001C5740"/>
    <w:rsid w:val="001F4D8D"/>
    <w:rsid w:val="00232C8F"/>
    <w:rsid w:val="00234932"/>
    <w:rsid w:val="00244615"/>
    <w:rsid w:val="002A0605"/>
    <w:rsid w:val="002A654C"/>
    <w:rsid w:val="002E1A53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138A"/>
    <w:rsid w:val="00444410"/>
    <w:rsid w:val="00481C22"/>
    <w:rsid w:val="00482A1A"/>
    <w:rsid w:val="004838F0"/>
    <w:rsid w:val="00494C94"/>
    <w:rsid w:val="004A47AD"/>
    <w:rsid w:val="004C4DB2"/>
    <w:rsid w:val="004E51DC"/>
    <w:rsid w:val="004E5FB2"/>
    <w:rsid w:val="00500A41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91233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70B98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C73BD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BD537F"/>
    <w:rsid w:val="00C02721"/>
    <w:rsid w:val="00C03F4A"/>
    <w:rsid w:val="00C2076F"/>
    <w:rsid w:val="00C34C89"/>
    <w:rsid w:val="00C51624"/>
    <w:rsid w:val="00CB0141"/>
    <w:rsid w:val="00CE3307"/>
    <w:rsid w:val="00D135E0"/>
    <w:rsid w:val="00D15B1E"/>
    <w:rsid w:val="00D54969"/>
    <w:rsid w:val="00D76DF8"/>
    <w:rsid w:val="00D868EF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EF53CC"/>
    <w:rsid w:val="00F13F9A"/>
    <w:rsid w:val="00F15977"/>
    <w:rsid w:val="00F31AF6"/>
    <w:rsid w:val="00F42313"/>
    <w:rsid w:val="00F4249F"/>
    <w:rsid w:val="00F60342"/>
    <w:rsid w:val="00F751F7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2022-02-18T01:26:00Z</dcterms:created>
  <dcterms:modified xsi:type="dcterms:W3CDTF">2022-02-18T08:23:00Z</dcterms:modified>
</cp:coreProperties>
</file>